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both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河南康力加种植有限公司用工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bookmarkStart w:id="0" w:name="_GoBack"/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河南康力加种植有限公司</w:t>
      </w:r>
      <w:bookmarkEnd w:id="0"/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种植灵芝、产灵芝孢子粉、生产销售一体化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民营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种植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郭新义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18749667026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种植、管理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26人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20-50岁身体健康、懂种植管护，产销统筹，有相关经验，责任心强能稳定任职。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</w:p>
    <w:p w14:paraId="3F28051E">
      <w:pPr>
        <w:numPr>
          <w:ilvl w:val="0"/>
          <w:numId w:val="1"/>
        </w:numPr>
        <w:ind w:left="1680" w:leftChars="0" w:hanging="1680" w:firstLineChars="0"/>
        <w:jc w:val="both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月资3000-4500元</w:t>
      </w:r>
    </w:p>
    <w:p w14:paraId="05FA1B3C">
      <w:pPr>
        <w:numPr>
          <w:ilvl w:val="0"/>
          <w:numId w:val="1"/>
        </w:numPr>
        <w:ind w:left="1680" w:leftChars="0" w:hanging="1680" w:firstLineChars="0"/>
        <w:jc w:val="both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河南省鲁山县董周乡康力加灵芝种植场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1FBF2D54"/>
    <w:rsid w:val="21681610"/>
    <w:rsid w:val="26E848A3"/>
    <w:rsid w:val="320F470F"/>
    <w:rsid w:val="338C0DA0"/>
    <w:rsid w:val="419B0120"/>
    <w:rsid w:val="434D53A5"/>
    <w:rsid w:val="4397132A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195</Words>
  <Characters>218</Characters>
  <Lines>0</Lines>
  <Paragraphs>0</Paragraphs>
  <TotalTime>26</TotalTime>
  <ScaleCrop>false</ScaleCrop>
  <LinksUpToDate>false</LinksUpToDate>
  <CharactersWithSpaces>319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2026-01-26T07:46:47Z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E79EC44D139F4DEA894C7B89324A183A_13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